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4759" w:rsidRDefault="00BF4759" w:rsidP="00BF475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Walter YONGE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fl.1419)</w:t>
      </w:r>
    </w:p>
    <w:p w:rsidR="00BF4759" w:rsidRDefault="00BF4759" w:rsidP="00BF475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F4759" w:rsidRDefault="00BF4759" w:rsidP="00BF475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F4759" w:rsidRDefault="00BF4759" w:rsidP="00BF475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 Jun.</w:t>
      </w:r>
      <w:r>
        <w:rPr>
          <w:rFonts w:ascii="Times New Roman" w:hAnsi="Times New Roman" w:cs="Times New Roman"/>
          <w:sz w:val="24"/>
          <w:szCs w:val="24"/>
        </w:rPr>
        <w:tab/>
        <w:t>1419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</w:t>
      </w:r>
      <w:proofErr w:type="spellStart"/>
      <w:r>
        <w:rPr>
          <w:rFonts w:ascii="Times New Roman" w:hAnsi="Times New Roman" w:cs="Times New Roman"/>
          <w:sz w:val="24"/>
          <w:szCs w:val="24"/>
        </w:rPr>
        <w:t>melius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inquirendo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held in Shaftesbury,</w:t>
      </w:r>
    </w:p>
    <w:p w:rsidR="00BF4759" w:rsidRDefault="00BF4759" w:rsidP="00BF475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Dorset, into lands of the late Sir Edmund Mortimer(q.v.).</w:t>
      </w:r>
    </w:p>
    <w:p w:rsidR="00BF4759" w:rsidRDefault="00BF4759" w:rsidP="00BF475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21-351)</w:t>
      </w:r>
    </w:p>
    <w:p w:rsidR="00BF4759" w:rsidRDefault="00BF4759" w:rsidP="00BF475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F4759" w:rsidRDefault="00BF4759" w:rsidP="00BF475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B2F86" w:rsidRPr="00BF4759" w:rsidRDefault="00BF4759" w:rsidP="00BF475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 April 2016</w:t>
      </w:r>
      <w:bookmarkStart w:id="0" w:name="_GoBack"/>
      <w:bookmarkEnd w:id="0"/>
    </w:p>
    <w:sectPr w:rsidR="006B2F86" w:rsidRPr="00BF4759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F4759" w:rsidRDefault="00BF4759" w:rsidP="00E71FC3">
      <w:pPr>
        <w:spacing w:after="0" w:line="240" w:lineRule="auto"/>
      </w:pPr>
      <w:r>
        <w:separator/>
      </w:r>
    </w:p>
  </w:endnote>
  <w:endnote w:type="continuationSeparator" w:id="0">
    <w:p w:rsidR="00BF4759" w:rsidRDefault="00BF4759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F4759" w:rsidRDefault="00BF4759" w:rsidP="00E71FC3">
      <w:pPr>
        <w:spacing w:after="0" w:line="240" w:lineRule="auto"/>
      </w:pPr>
      <w:r>
        <w:separator/>
      </w:r>
    </w:p>
  </w:footnote>
  <w:footnote w:type="continuationSeparator" w:id="0">
    <w:p w:rsidR="00BF4759" w:rsidRDefault="00BF4759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4759"/>
    <w:rsid w:val="00AB52E8"/>
    <w:rsid w:val="00B16D3F"/>
    <w:rsid w:val="00BF4759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935081"/>
  <w15:chartTrackingRefBased/>
  <w15:docId w15:val="{4BC50082-C978-4397-9EE8-04E9A48103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37</Words>
  <Characters>212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2016-04-08T21:21:00Z</dcterms:created>
  <dcterms:modified xsi:type="dcterms:W3CDTF">2016-04-08T21:22:00Z</dcterms:modified>
</cp:coreProperties>
</file>